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FC5" w:rsidRDefault="001D2FC5" w:rsidP="001D2FC5">
      <w:pPr>
        <w:jc w:val="center"/>
        <w:rPr>
          <w:b/>
          <w:sz w:val="24"/>
          <w:szCs w:val="24"/>
          <w:u w:val="single"/>
        </w:rPr>
      </w:pPr>
      <w:r w:rsidRPr="001D2FC5">
        <w:rPr>
          <w:noProof/>
          <w:sz w:val="24"/>
          <w:szCs w:val="24"/>
          <w:u w:val="single"/>
          <w:lang w:eastAsia="en-GB"/>
        </w:rPr>
        <w:drawing>
          <wp:anchor distT="0" distB="0" distL="114300" distR="114300" simplePos="0" relativeHeight="251658240" behindDoc="0" locked="0" layoutInCell="1" allowOverlap="1">
            <wp:simplePos x="0" y="0"/>
            <wp:positionH relativeFrom="column">
              <wp:posOffset>5038725</wp:posOffset>
            </wp:positionH>
            <wp:positionV relativeFrom="paragraph">
              <wp:posOffset>-695325</wp:posOffset>
            </wp:positionV>
            <wp:extent cx="1314081" cy="1083032"/>
            <wp:effectExtent l="0" t="0" r="635"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4081" cy="1083032"/>
                    </a:xfrm>
                    <a:prstGeom prst="rect">
                      <a:avLst/>
                    </a:prstGeom>
                  </pic:spPr>
                </pic:pic>
              </a:graphicData>
            </a:graphic>
            <wp14:sizeRelH relativeFrom="margin">
              <wp14:pctWidth>0</wp14:pctWidth>
            </wp14:sizeRelH>
            <wp14:sizeRelV relativeFrom="margin">
              <wp14:pctHeight>0</wp14:pctHeight>
            </wp14:sizeRelV>
          </wp:anchor>
        </w:drawing>
      </w:r>
    </w:p>
    <w:p w:rsidR="00986908" w:rsidRPr="001D2FC5" w:rsidRDefault="00986908" w:rsidP="001D2FC5">
      <w:pPr>
        <w:jc w:val="center"/>
        <w:rPr>
          <w:b/>
          <w:sz w:val="24"/>
          <w:szCs w:val="24"/>
          <w:u w:val="single"/>
        </w:rPr>
      </w:pPr>
      <w:r w:rsidRPr="001D2FC5">
        <w:rPr>
          <w:b/>
          <w:sz w:val="24"/>
          <w:szCs w:val="24"/>
          <w:u w:val="single"/>
        </w:rPr>
        <w:t xml:space="preserve">SOS </w:t>
      </w:r>
      <w:r w:rsidR="001D2FC5" w:rsidRPr="001D2FC5">
        <w:rPr>
          <w:b/>
          <w:sz w:val="24"/>
          <w:szCs w:val="24"/>
          <w:u w:val="single"/>
        </w:rPr>
        <w:t>text message and email reminders for follow up questionnaires</w:t>
      </w:r>
    </w:p>
    <w:p w:rsidR="00986908" w:rsidRDefault="00986908"/>
    <w:p w:rsidR="00092B78" w:rsidRPr="00092B78" w:rsidRDefault="00092B78">
      <w:pPr>
        <w:rPr>
          <w:b/>
          <w:u w:val="single"/>
        </w:rPr>
      </w:pPr>
      <w:r w:rsidRPr="00092B78">
        <w:rPr>
          <w:b/>
          <w:u w:val="single"/>
        </w:rPr>
        <w:t>Example text messages</w:t>
      </w:r>
    </w:p>
    <w:p w:rsidR="00986908" w:rsidRPr="001D2FC5" w:rsidRDefault="00092B78">
      <w:pPr>
        <w:rPr>
          <w:b/>
        </w:rPr>
      </w:pPr>
      <w:r>
        <w:rPr>
          <w:b/>
        </w:rPr>
        <w:t>P</w:t>
      </w:r>
      <w:r w:rsidR="00986908" w:rsidRPr="001D2FC5">
        <w:rPr>
          <w:b/>
        </w:rPr>
        <w:t>rior to sending questionnaire</w:t>
      </w:r>
      <w:r w:rsidR="00B6047E">
        <w:rPr>
          <w:b/>
        </w:rPr>
        <w:t xml:space="preserve"> to patients</w:t>
      </w:r>
      <w:r w:rsidR="00986908" w:rsidRPr="001D2FC5">
        <w:rPr>
          <w:b/>
        </w:rPr>
        <w:t xml:space="preserve">: </w:t>
      </w:r>
    </w:p>
    <w:p w:rsidR="00B6047E" w:rsidRDefault="00986908">
      <w:r>
        <w:t>Hello, this is the SOS trial team. The [x month] follow up questionnaire is on its way to you</w:t>
      </w:r>
      <w:r w:rsidR="001D2FC5">
        <w:t xml:space="preserve"> in the post</w:t>
      </w:r>
      <w:r>
        <w:t xml:space="preserve">. We would be very grateful if you could complete and return the questionnaire at your earliest convenience. Please call [insert number] if you have any questions. Thank you for your participation in the study. </w:t>
      </w:r>
    </w:p>
    <w:p w:rsidR="00B6047E" w:rsidRPr="001D2FC5" w:rsidRDefault="00092B78" w:rsidP="00B6047E">
      <w:pPr>
        <w:rPr>
          <w:b/>
        </w:rPr>
      </w:pPr>
      <w:r>
        <w:rPr>
          <w:b/>
        </w:rPr>
        <w:t>Prior</w:t>
      </w:r>
      <w:r w:rsidR="00B6047E" w:rsidRPr="001D2FC5">
        <w:rPr>
          <w:b/>
        </w:rPr>
        <w:t xml:space="preserve"> to sending questionnaire</w:t>
      </w:r>
      <w:r w:rsidR="00B6047E">
        <w:rPr>
          <w:b/>
        </w:rPr>
        <w:t xml:space="preserve"> to personal legal representative</w:t>
      </w:r>
      <w:r w:rsidR="00B6047E" w:rsidRPr="001D2FC5">
        <w:rPr>
          <w:b/>
        </w:rPr>
        <w:t xml:space="preserve">: </w:t>
      </w:r>
    </w:p>
    <w:p w:rsidR="00092B78" w:rsidRDefault="00B6047E">
      <w:r>
        <w:t xml:space="preserve">Hello, this is the SOS trial team. The [x month] follow up questionnaire is on its way to you in the post. We would be very grateful if you could help your relative complete and return the questionnaire at your earliest convenience. Please call [insert number] if you have any questions. Thank you for your help with the study. </w:t>
      </w:r>
    </w:p>
    <w:p w:rsidR="00986908" w:rsidRPr="001D2FC5" w:rsidRDefault="00092B78">
      <w:pPr>
        <w:rPr>
          <w:b/>
        </w:rPr>
      </w:pPr>
      <w:r>
        <w:rPr>
          <w:b/>
        </w:rPr>
        <w:t>Reminders</w:t>
      </w:r>
      <w:r w:rsidR="001D2FC5">
        <w:rPr>
          <w:b/>
        </w:rPr>
        <w:t xml:space="preserve"> if completed questionnaire</w:t>
      </w:r>
      <w:r w:rsidR="00586311">
        <w:rPr>
          <w:b/>
        </w:rPr>
        <w:t xml:space="preserve"> has not been received</w:t>
      </w:r>
      <w:r w:rsidR="00986908" w:rsidRPr="001D2FC5">
        <w:rPr>
          <w:b/>
        </w:rPr>
        <w:t xml:space="preserve">: </w:t>
      </w:r>
    </w:p>
    <w:p w:rsidR="00986908" w:rsidRDefault="00986908">
      <w:r>
        <w:t>Hello, this is the SOS trial team sending you a polite reminder to return the [x month] follow up questionnaire. If you have not received it or would like some help completing the booklet, please call [insert number]. Thank you for your participation in the study.</w:t>
      </w:r>
    </w:p>
    <w:p w:rsidR="00986908" w:rsidRDefault="00986908">
      <w:r>
        <w:t xml:space="preserve">Hello, this is the SOS trial team. </w:t>
      </w:r>
      <w:r w:rsidR="00B6047E">
        <w:t xml:space="preserve">We would be very grateful if you could return the [x month] follow up questionnaire at your earliest convenience. </w:t>
      </w:r>
      <w:r>
        <w:t>If you have not received it or would like some help completing the booklet, please call [insert number]. Thank you for your participation in the study.</w:t>
      </w:r>
    </w:p>
    <w:p w:rsidR="00986908" w:rsidRDefault="00986908" w:rsidP="00986908"/>
    <w:p w:rsidR="00092B78" w:rsidRPr="00092B78" w:rsidRDefault="00092B78" w:rsidP="00986908">
      <w:pPr>
        <w:rPr>
          <w:b/>
          <w:u w:val="single"/>
        </w:rPr>
      </w:pPr>
      <w:r w:rsidRPr="00092B78">
        <w:rPr>
          <w:b/>
          <w:u w:val="single"/>
        </w:rPr>
        <w:t xml:space="preserve">Email templates </w:t>
      </w:r>
    </w:p>
    <w:p w:rsidR="00986908" w:rsidRPr="001D2FC5" w:rsidRDefault="00986908" w:rsidP="00986908">
      <w:pPr>
        <w:rPr>
          <w:b/>
        </w:rPr>
      </w:pPr>
      <w:r w:rsidRPr="001D2FC5">
        <w:rPr>
          <w:b/>
        </w:rPr>
        <w:t xml:space="preserve">Email </w:t>
      </w:r>
      <w:r w:rsidR="0089098E" w:rsidRPr="001D2FC5">
        <w:rPr>
          <w:b/>
        </w:rPr>
        <w:t xml:space="preserve">to patient </w:t>
      </w:r>
      <w:r w:rsidRPr="001D2FC5">
        <w:rPr>
          <w:b/>
        </w:rPr>
        <w:t xml:space="preserve">prior to sending questionnaire: </w:t>
      </w:r>
    </w:p>
    <w:p w:rsidR="00986908" w:rsidRDefault="00986908" w:rsidP="00986908">
      <w:r>
        <w:t>Dear [patient name]</w:t>
      </w:r>
    </w:p>
    <w:p w:rsidR="00986908" w:rsidRDefault="00986908" w:rsidP="00986908">
      <w:r>
        <w:t xml:space="preserve">I am contacting you from the SOS trial team at the University of Warwick to let you know that the [x month] follow up questionnaire is on its way to you in the post. We would be grateful if you could complete and return the questionnaire in the </w:t>
      </w:r>
      <w:r w:rsidR="0089098E">
        <w:t>pre-paid</w:t>
      </w:r>
      <w:r>
        <w:t xml:space="preserve"> envelope provided (no stamp needed) at your earliest convenience. </w:t>
      </w:r>
      <w:r w:rsidR="00AC443D">
        <w:t xml:space="preserve">The information </w:t>
      </w:r>
      <w:r w:rsidR="00D561AE">
        <w:t>you provide</w:t>
      </w:r>
      <w:r w:rsidR="00AC443D">
        <w:t xml:space="preserve"> will be very valuable in helping us find out how best to treat patients with traumatic brain injury in the future.</w:t>
      </w:r>
    </w:p>
    <w:p w:rsidR="00986908" w:rsidRDefault="00986908" w:rsidP="00986908">
      <w:r>
        <w:t>If you do not receive</w:t>
      </w:r>
      <w:r w:rsidR="00E72247">
        <w:t xml:space="preserve"> the questionnaire or would like some help completing it, please </w:t>
      </w:r>
      <w:r w:rsidR="00FF7EAE">
        <w:t xml:space="preserve">contact </w:t>
      </w:r>
      <w:r w:rsidR="00E72247">
        <w:t xml:space="preserve">a member </w:t>
      </w:r>
      <w:r w:rsidR="00FF7EAE">
        <w:t xml:space="preserve">of the research team on [insert number] who will be happy to assist you. </w:t>
      </w:r>
    </w:p>
    <w:p w:rsidR="00E72247" w:rsidRDefault="00E72247" w:rsidP="00986908">
      <w:r>
        <w:t xml:space="preserve">Thank you </w:t>
      </w:r>
      <w:r w:rsidR="0089098E">
        <w:t xml:space="preserve">very much </w:t>
      </w:r>
      <w:r>
        <w:t xml:space="preserve">for your participation in the </w:t>
      </w:r>
      <w:r w:rsidR="0089098E">
        <w:t>study.</w:t>
      </w:r>
    </w:p>
    <w:p w:rsidR="0089098E" w:rsidRDefault="0089098E" w:rsidP="00986908">
      <w:r>
        <w:t xml:space="preserve">Kind regards, </w:t>
      </w:r>
      <w:bookmarkStart w:id="0" w:name="_GoBack"/>
      <w:bookmarkEnd w:id="0"/>
    </w:p>
    <w:p w:rsidR="00B635B8" w:rsidRDefault="0089098E" w:rsidP="00986908">
      <w:r>
        <w:t xml:space="preserve">SOS Trial Team </w:t>
      </w:r>
    </w:p>
    <w:p w:rsidR="00092B78" w:rsidRDefault="00092B78" w:rsidP="00986908">
      <w:pPr>
        <w:rPr>
          <w:b/>
        </w:rPr>
      </w:pPr>
    </w:p>
    <w:p w:rsidR="0089098E" w:rsidRPr="00092B78" w:rsidRDefault="0089098E" w:rsidP="00986908">
      <w:pPr>
        <w:rPr>
          <w:b/>
        </w:rPr>
      </w:pPr>
      <w:r w:rsidRPr="001D2FC5">
        <w:rPr>
          <w:b/>
        </w:rPr>
        <w:lastRenderedPageBreak/>
        <w:t>Email to legal representative prior to sending questionnaire:</w:t>
      </w:r>
    </w:p>
    <w:p w:rsidR="0089098E" w:rsidRDefault="00D561AE" w:rsidP="0089098E">
      <w:r>
        <w:t>Dear [legal representative</w:t>
      </w:r>
      <w:r w:rsidR="0089098E">
        <w:t xml:space="preserve"> name]</w:t>
      </w:r>
    </w:p>
    <w:p w:rsidR="0089098E" w:rsidRDefault="0089098E" w:rsidP="0089098E">
      <w:r>
        <w:t>I am contacting you from the SOS trial team at the University of Warwick to let you know that the [x month] follow up questionnaire is on its way to you in the post. We would be grateful if you could assist your relative with completing the questionnaire or complete it on their behalf, and return the questionnaire in the pre-paid envelope provided (no stamp needed) at your earliest convenience.</w:t>
      </w:r>
      <w:r w:rsidR="00D561AE">
        <w:t xml:space="preserve"> The information you provide will be very valuable in helping us find out how best to treat patients with traumatic brain injury in the future</w:t>
      </w:r>
      <w:r w:rsidR="001D2FC5">
        <w:t>.</w:t>
      </w:r>
    </w:p>
    <w:p w:rsidR="0089098E" w:rsidRDefault="0089098E" w:rsidP="0089098E">
      <w:r>
        <w:t xml:space="preserve">If you do not receive the questionnaire or would like some help completing it, please contact a member of the research team on [insert number] who will be happy to assist you. </w:t>
      </w:r>
    </w:p>
    <w:p w:rsidR="0089098E" w:rsidRDefault="0089098E" w:rsidP="0089098E">
      <w:r>
        <w:t xml:space="preserve">Thank you very much for your </w:t>
      </w:r>
      <w:r w:rsidR="00732E94">
        <w:t xml:space="preserve">help with this study. </w:t>
      </w:r>
    </w:p>
    <w:p w:rsidR="0089098E" w:rsidRDefault="0089098E" w:rsidP="0089098E">
      <w:r>
        <w:t xml:space="preserve">Kind regards, </w:t>
      </w:r>
    </w:p>
    <w:p w:rsidR="0089098E" w:rsidRDefault="0089098E" w:rsidP="0089098E">
      <w:r>
        <w:t xml:space="preserve">SOS Trial Team </w:t>
      </w:r>
    </w:p>
    <w:p w:rsidR="0089098E" w:rsidRDefault="0089098E" w:rsidP="00986908"/>
    <w:p w:rsidR="003416FD" w:rsidRPr="001D2FC5" w:rsidRDefault="003416FD" w:rsidP="003416FD">
      <w:pPr>
        <w:rPr>
          <w:b/>
        </w:rPr>
      </w:pPr>
      <w:r w:rsidRPr="001D2FC5">
        <w:rPr>
          <w:b/>
        </w:rPr>
        <w:t xml:space="preserve">Email to patient </w:t>
      </w:r>
      <w:r>
        <w:rPr>
          <w:b/>
        </w:rPr>
        <w:t>if completed questionnaire not received</w:t>
      </w:r>
      <w:r w:rsidRPr="001D2FC5">
        <w:rPr>
          <w:b/>
        </w:rPr>
        <w:t xml:space="preserve">: </w:t>
      </w:r>
    </w:p>
    <w:p w:rsidR="003416FD" w:rsidRDefault="003416FD" w:rsidP="003416FD">
      <w:r>
        <w:t>Dear [patient name]</w:t>
      </w:r>
    </w:p>
    <w:p w:rsidR="003416FD" w:rsidRDefault="003416FD" w:rsidP="003416FD">
      <w:r>
        <w:t xml:space="preserve">I am contacting you from the SOS trial team at the University of Warwick. Unfortunately we have not yet received the completed [x month] follow up questionnaire </w:t>
      </w:r>
      <w:r w:rsidR="00B337C5">
        <w:t>from you</w:t>
      </w:r>
      <w:r>
        <w:t>. We would be grateful if you could complete and return the questionnaire in the pre-paid envelope provided (no stamp needed) at your earliest convenience. The information you provide will be very valuable in helping us find out how best to treat patients with traumatic brain injury in the future.</w:t>
      </w:r>
    </w:p>
    <w:p w:rsidR="003416FD" w:rsidRDefault="003416FD" w:rsidP="003416FD">
      <w:r>
        <w:t xml:space="preserve">If you did not receive the questionnaire or would like some help completing it, please contact a member of the research team on [insert number] who will be happy to assist you. </w:t>
      </w:r>
    </w:p>
    <w:p w:rsidR="003416FD" w:rsidRDefault="003416FD" w:rsidP="003416FD">
      <w:r>
        <w:t xml:space="preserve">If you have recently returned your questionnaire, please ignore this email. </w:t>
      </w:r>
    </w:p>
    <w:p w:rsidR="003416FD" w:rsidRDefault="003416FD" w:rsidP="003416FD">
      <w:r>
        <w:t>Thank you very much for your participation in the study.</w:t>
      </w:r>
    </w:p>
    <w:p w:rsidR="003416FD" w:rsidRDefault="003416FD" w:rsidP="003416FD">
      <w:r>
        <w:t xml:space="preserve">Kind regards, </w:t>
      </w:r>
    </w:p>
    <w:p w:rsidR="003416FD" w:rsidRDefault="003416FD" w:rsidP="003416FD">
      <w:r>
        <w:t xml:space="preserve">SOS Trial Team </w:t>
      </w:r>
    </w:p>
    <w:p w:rsidR="00986908" w:rsidRDefault="00986908" w:rsidP="00986908"/>
    <w:p w:rsidR="003416FD" w:rsidRPr="00B635B8" w:rsidRDefault="003416FD" w:rsidP="003416FD">
      <w:r w:rsidRPr="001D2FC5">
        <w:rPr>
          <w:b/>
        </w:rPr>
        <w:t xml:space="preserve">Email to legal representative </w:t>
      </w:r>
      <w:r>
        <w:rPr>
          <w:b/>
        </w:rPr>
        <w:t>if completed questionnaire not received</w:t>
      </w:r>
      <w:r w:rsidRPr="001D2FC5">
        <w:rPr>
          <w:b/>
        </w:rPr>
        <w:t>:</w:t>
      </w:r>
    </w:p>
    <w:p w:rsidR="003416FD" w:rsidRDefault="003416FD" w:rsidP="003416FD">
      <w:r>
        <w:t>Dear [legal representative name]</w:t>
      </w:r>
    </w:p>
    <w:p w:rsidR="003416FD" w:rsidRDefault="00D362E1" w:rsidP="003416FD">
      <w:r>
        <w:t xml:space="preserve">I am contacting you from the SOS trial team at the University of Warwick. Unfortunately we have not yet received the completed [x month] follow up questionnaire </w:t>
      </w:r>
      <w:r w:rsidR="00B337C5">
        <w:t>from you</w:t>
      </w:r>
      <w:r>
        <w:t>.</w:t>
      </w:r>
      <w:r w:rsidR="003416FD">
        <w:t xml:space="preserve"> We would be grateful if you could assist your relative with completing the questionnaire or complete it on their behalf, and return the questionnaire in the pre-paid envelope provided (no stamp needed) at your earliest convenience. The information you provide will be very valuable in helping us find out how best to treat patients with traumatic brain injury in the future.</w:t>
      </w:r>
    </w:p>
    <w:p w:rsidR="003416FD" w:rsidRDefault="00D362E1" w:rsidP="003416FD">
      <w:r>
        <w:lastRenderedPageBreak/>
        <w:t>If you did</w:t>
      </w:r>
      <w:r w:rsidR="003416FD">
        <w:t xml:space="preserve"> not receive the questionnaire or would like some help completing it, please contact a member of the research team on [insert number] who will be happy to assist you. </w:t>
      </w:r>
    </w:p>
    <w:p w:rsidR="00D362E1" w:rsidRDefault="00D362E1" w:rsidP="003416FD">
      <w:r>
        <w:t xml:space="preserve">If you have recently returned the questionnaire, please ignore this email. </w:t>
      </w:r>
    </w:p>
    <w:p w:rsidR="003416FD" w:rsidRDefault="003416FD" w:rsidP="003416FD">
      <w:r>
        <w:t xml:space="preserve">Thank you very much for your help with this study. </w:t>
      </w:r>
    </w:p>
    <w:p w:rsidR="003416FD" w:rsidRDefault="003416FD" w:rsidP="003416FD">
      <w:r>
        <w:t xml:space="preserve">Kind regards, </w:t>
      </w:r>
    </w:p>
    <w:p w:rsidR="003416FD" w:rsidRDefault="003416FD" w:rsidP="003416FD">
      <w:r>
        <w:t xml:space="preserve">SOS Trial Team </w:t>
      </w:r>
    </w:p>
    <w:p w:rsidR="00986908" w:rsidRPr="00986908" w:rsidRDefault="00986908" w:rsidP="00986908"/>
    <w:sectPr w:rsidR="00986908" w:rsidRPr="0098690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FC5" w:rsidRDefault="001D2FC5" w:rsidP="001D2FC5">
      <w:pPr>
        <w:spacing w:after="0" w:line="240" w:lineRule="auto"/>
      </w:pPr>
      <w:r>
        <w:separator/>
      </w:r>
    </w:p>
  </w:endnote>
  <w:endnote w:type="continuationSeparator" w:id="0">
    <w:p w:rsidR="001D2FC5" w:rsidRDefault="001D2FC5" w:rsidP="001D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3386598"/>
      <w:docPartObj>
        <w:docPartGallery w:val="Page Numbers (Bottom of Page)"/>
        <w:docPartUnique/>
      </w:docPartObj>
    </w:sdtPr>
    <w:sdtContent>
      <w:sdt>
        <w:sdtPr>
          <w:id w:val="-1769616900"/>
          <w:docPartObj>
            <w:docPartGallery w:val="Page Numbers (Top of Page)"/>
            <w:docPartUnique/>
          </w:docPartObj>
        </w:sdtPr>
        <w:sdtContent>
          <w:p w:rsidR="000E2287" w:rsidRDefault="000E228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rsidR="000E2287" w:rsidRDefault="000E2287">
    <w:pPr>
      <w:pStyle w:val="Footer"/>
    </w:pPr>
    <w:r>
      <w:t>SOS follow up reminders V1.0 03.03.2020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FC5" w:rsidRDefault="001D2FC5" w:rsidP="001D2FC5">
      <w:pPr>
        <w:spacing w:after="0" w:line="240" w:lineRule="auto"/>
      </w:pPr>
      <w:r>
        <w:separator/>
      </w:r>
    </w:p>
  </w:footnote>
  <w:footnote w:type="continuationSeparator" w:id="0">
    <w:p w:rsidR="001D2FC5" w:rsidRDefault="001D2FC5" w:rsidP="001D2F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08"/>
    <w:rsid w:val="00092B78"/>
    <w:rsid w:val="000E2287"/>
    <w:rsid w:val="001A05E5"/>
    <w:rsid w:val="001D2FC5"/>
    <w:rsid w:val="003416FD"/>
    <w:rsid w:val="00586311"/>
    <w:rsid w:val="00732E94"/>
    <w:rsid w:val="007719DB"/>
    <w:rsid w:val="00880467"/>
    <w:rsid w:val="0089098E"/>
    <w:rsid w:val="00986908"/>
    <w:rsid w:val="00AC443D"/>
    <w:rsid w:val="00B337C5"/>
    <w:rsid w:val="00B6047E"/>
    <w:rsid w:val="00B635B8"/>
    <w:rsid w:val="00D362E1"/>
    <w:rsid w:val="00D561AE"/>
    <w:rsid w:val="00D85A2D"/>
    <w:rsid w:val="00D85EA4"/>
    <w:rsid w:val="00E72247"/>
    <w:rsid w:val="00FF7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BC194"/>
  <w15:chartTrackingRefBased/>
  <w15:docId w15:val="{CB236C36-CCC4-4FA6-B60B-A406BDDA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F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FC5"/>
  </w:style>
  <w:style w:type="paragraph" w:styleId="Footer">
    <w:name w:val="footer"/>
    <w:basedOn w:val="Normal"/>
    <w:link w:val="FooterChar"/>
    <w:uiPriority w:val="99"/>
    <w:unhideWhenUsed/>
    <w:rsid w:val="001D2F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0" ma:contentTypeDescription="Create a new document." ma:contentTypeScope="" ma:versionID="fb17dd62da5a638443a0af8eb33b452a">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F27B7-0DF7-4BFA-98F0-9028EA5ECEEB}">
  <ds:schemaRefs>
    <ds:schemaRef ds:uri="http://schemas.openxmlformats.org/officeDocument/2006/bibliography"/>
  </ds:schemaRefs>
</ds:datastoreItem>
</file>

<file path=customXml/itemProps2.xml><?xml version="1.0" encoding="utf-8"?>
<ds:datastoreItem xmlns:ds="http://schemas.openxmlformats.org/officeDocument/2006/customXml" ds:itemID="{E0ACC49F-B036-4977-A4B7-B5D9578F59F3}"/>
</file>

<file path=customXml/itemProps3.xml><?xml version="1.0" encoding="utf-8"?>
<ds:datastoreItem xmlns:ds="http://schemas.openxmlformats.org/officeDocument/2006/customXml" ds:itemID="{AF640AAE-5C44-4B8E-9EED-7A81D0D04852}"/>
</file>

<file path=customXml/itemProps4.xml><?xml version="1.0" encoding="utf-8"?>
<ds:datastoreItem xmlns:ds="http://schemas.openxmlformats.org/officeDocument/2006/customXml" ds:itemID="{8B22766D-E4CF-42D5-95DC-DFF55E10D87D}"/>
</file>

<file path=docProps/app.xml><?xml version="1.0" encoding="utf-8"?>
<Properties xmlns="http://schemas.openxmlformats.org/officeDocument/2006/extended-properties" xmlns:vt="http://schemas.openxmlformats.org/officeDocument/2006/docPropsVTypes">
  <Template>5682302E</Template>
  <TotalTime>4</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Louisa</dc:creator>
  <cp:keywords/>
  <dc:description/>
  <cp:lastModifiedBy>Hamilton, Louisa</cp:lastModifiedBy>
  <cp:revision>3</cp:revision>
  <dcterms:created xsi:type="dcterms:W3CDTF">2020-03-03T10:56:00Z</dcterms:created>
  <dcterms:modified xsi:type="dcterms:W3CDTF">2020-03-03T11:00:00Z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